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C7" w:rsidRDefault="00F154C7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A435DB" w:rsidRPr="007B6D6A" w:rsidRDefault="007B6D6A" w:rsidP="00A435D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B2E4B">
        <w:rPr>
          <w:rFonts w:ascii="Times New Roman" w:hAnsi="Times New Roman" w:cs="Times New Roman"/>
          <w:sz w:val="24"/>
          <w:szCs w:val="24"/>
        </w:rPr>
        <w:t>2017</w:t>
      </w:r>
      <w:r w:rsidR="004B7B05" w:rsidRPr="0045626C">
        <w:rPr>
          <w:rFonts w:ascii="Times New Roman" w:hAnsi="Times New Roman" w:cs="Times New Roman"/>
          <w:sz w:val="24"/>
          <w:szCs w:val="24"/>
        </w:rPr>
        <w:t>-0</w:t>
      </w:r>
      <w:r w:rsidR="00B05AC0">
        <w:rPr>
          <w:rFonts w:ascii="Times New Roman" w:hAnsi="Times New Roman" w:cs="Times New Roman"/>
          <w:sz w:val="24"/>
          <w:szCs w:val="24"/>
        </w:rPr>
        <w:t>7-14</w:t>
      </w:r>
      <w:r w:rsidR="0088624A" w:rsidRPr="0045626C">
        <w:rPr>
          <w:rFonts w:ascii="Times New Roman" w:hAnsi="Times New Roman" w:cs="Times New Roman"/>
          <w:sz w:val="24"/>
          <w:szCs w:val="24"/>
        </w:rPr>
        <w:t xml:space="preserve"> Nr. SD-</w:t>
      </w:r>
      <w:r w:rsidR="006F5A53">
        <w:rPr>
          <w:rFonts w:ascii="Times New Roman" w:hAnsi="Times New Roman" w:cs="Times New Roman"/>
          <w:sz w:val="24"/>
          <w:szCs w:val="24"/>
        </w:rPr>
        <w:t>243</w:t>
      </w:r>
      <w:bookmarkStart w:id="0" w:name="_GoBack"/>
      <w:bookmarkEnd w:id="0"/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7B0276">
        <w:rPr>
          <w:rFonts w:ascii="Times New Roman" w:hAnsi="Times New Roman" w:cs="Times New Roman"/>
          <w:color w:val="FF0000"/>
          <w:sz w:val="24"/>
          <w:szCs w:val="24"/>
        </w:rPr>
        <w:t>.23)</w:t>
      </w:r>
    </w:p>
    <w:p w:rsidR="00C51089" w:rsidRDefault="00C51089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AE3011" w:rsidRDefault="00023A37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 M. BIRŽELIO 30</w:t>
      </w:r>
      <w:r w:rsidR="000B2E4B">
        <w:rPr>
          <w:rFonts w:ascii="Times New Roman" w:hAnsi="Times New Roman" w:cs="Times New Roman"/>
          <w:b/>
          <w:sz w:val="24"/>
          <w:szCs w:val="24"/>
        </w:rPr>
        <w:t xml:space="preserve"> D. TARPINIO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4C7">
        <w:rPr>
          <w:rFonts w:ascii="Times New Roman" w:hAnsi="Times New Roman" w:cs="Times New Roman"/>
          <w:b/>
          <w:sz w:val="24"/>
          <w:szCs w:val="24"/>
        </w:rPr>
        <w:t>FINANSINIŲ ATASKAITŲ</w:t>
      </w:r>
      <w:r w:rsidR="000B2E4B">
        <w:rPr>
          <w:rFonts w:ascii="Times New Roman" w:hAnsi="Times New Roman" w:cs="Times New Roman"/>
          <w:b/>
          <w:sz w:val="24"/>
          <w:szCs w:val="24"/>
        </w:rPr>
        <w:t xml:space="preserve"> RINKINIO SUTRUMPINTAS </w:t>
      </w:r>
      <w:r w:rsidR="00210A03">
        <w:rPr>
          <w:rFonts w:ascii="Times New Roman" w:hAnsi="Times New Roman" w:cs="Times New Roman"/>
          <w:b/>
          <w:sz w:val="24"/>
          <w:szCs w:val="24"/>
        </w:rPr>
        <w:t xml:space="preserve">AIŠKINAMASIS </w:t>
      </w:r>
      <w:r w:rsidR="003D709D">
        <w:rPr>
          <w:rFonts w:ascii="Times New Roman" w:hAnsi="Times New Roman" w:cs="Times New Roman"/>
          <w:b/>
          <w:sz w:val="24"/>
          <w:szCs w:val="24"/>
        </w:rPr>
        <w:t>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 xml:space="preserve">Šiaulių sanatorinės mokyklos steigėjas – Šiaulių miesto savivaldybė. Kodas 111109429. Mokyklos savininko teises ir pareigas įgyvendinanti institucija Šiaulių miesto savivaldybės taryba. 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174B4C">
        <w:rPr>
          <w:rFonts w:ascii="Times New Roman" w:hAnsi="Times New Roman" w:cs="Times New Roman"/>
          <w:sz w:val="24"/>
          <w:szCs w:val="24"/>
        </w:rPr>
        <w:t>Mokyklos koda</w:t>
      </w:r>
      <w:r w:rsidR="002A4D78" w:rsidRPr="00174B4C">
        <w:rPr>
          <w:rFonts w:ascii="Times New Roman" w:hAnsi="Times New Roman" w:cs="Times New Roman"/>
          <w:sz w:val="24"/>
          <w:szCs w:val="24"/>
        </w:rPr>
        <w:t>s 190983964,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0802F1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D4B" w:rsidRPr="00415942">
        <w:rPr>
          <w:rFonts w:ascii="Times New Roman" w:hAnsi="Times New Roman" w:cs="Times New Roman"/>
          <w:sz w:val="24"/>
          <w:szCs w:val="24"/>
        </w:rPr>
        <w:t>artributiką</w:t>
      </w:r>
      <w:proofErr w:type="spellEnd"/>
      <w:r w:rsidR="00455D4B" w:rsidRPr="00415942">
        <w:rPr>
          <w:rFonts w:ascii="Times New Roman" w:hAnsi="Times New Roman" w:cs="Times New Roman"/>
          <w:sz w:val="24"/>
          <w:szCs w:val="24"/>
        </w:rPr>
        <w:t>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F729DC" w:rsidRPr="00415942">
        <w:rPr>
          <w:rFonts w:ascii="Times New Roman" w:hAnsi="Times New Roman" w:cs="Times New Roman"/>
          <w:sz w:val="24"/>
          <w:szCs w:val="24"/>
        </w:rPr>
        <w:t>, kitais teisės aktais.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1F51F2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 w:rsidRPr="000802F1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8615E0">
        <w:rPr>
          <w:rFonts w:ascii="Times New Roman" w:hAnsi="Times New Roman" w:cs="Times New Roman"/>
          <w:sz w:val="24"/>
          <w:szCs w:val="24"/>
        </w:rPr>
        <w:t xml:space="preserve">tų rinkinys sudarytas pagal </w:t>
      </w:r>
      <w:r w:rsidR="007153BF">
        <w:rPr>
          <w:rFonts w:ascii="Times New Roman" w:hAnsi="Times New Roman" w:cs="Times New Roman"/>
          <w:sz w:val="24"/>
          <w:szCs w:val="24"/>
        </w:rPr>
        <w:t>2017m. birželio mėn. 30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Nuo 2015 m. sausio 1d. keitėsi apskaitos valiuta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FB4631" w:rsidRPr="001F5700">
        <w:rPr>
          <w:rFonts w:ascii="Times New Roman" w:hAnsi="Times New Roman" w:cs="Times New Roman"/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Pr="001F5700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2010 m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8B2E14" w:rsidRDefault="00415942" w:rsidP="008B2E14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121F2" w:rsidRPr="00415942">
        <w:rPr>
          <w:rFonts w:ascii="Times New Roman" w:hAnsi="Times New Roman" w:cs="Times New Roman"/>
          <w:sz w:val="24"/>
          <w:szCs w:val="24"/>
        </w:rPr>
        <w:t>Aps</w:t>
      </w:r>
      <w:r w:rsidR="007E6EEC">
        <w:rPr>
          <w:rFonts w:ascii="Times New Roman" w:hAnsi="Times New Roman" w:cs="Times New Roman"/>
          <w:sz w:val="24"/>
          <w:szCs w:val="24"/>
        </w:rPr>
        <w:t>kaitos</w:t>
      </w:r>
      <w:r w:rsidR="00C121F2" w:rsidRPr="00415942">
        <w:rPr>
          <w:rFonts w:ascii="Times New Roman" w:hAnsi="Times New Roman" w:cs="Times New Roman"/>
          <w:sz w:val="24"/>
          <w:szCs w:val="24"/>
        </w:rPr>
        <w:t xml:space="preserve"> politika</w:t>
      </w:r>
      <w:r w:rsidR="007E6EEC">
        <w:rPr>
          <w:rFonts w:ascii="Times New Roman" w:hAnsi="Times New Roman" w:cs="Times New Roman"/>
          <w:sz w:val="24"/>
          <w:szCs w:val="24"/>
        </w:rPr>
        <w:t xml:space="preserve"> aprašyta 2016 metų finansinių ataskaitų aiškinamajame rašte 2017- 03-27 Nr. SD-114</w:t>
      </w:r>
    </w:p>
    <w:p w:rsidR="00C121F2" w:rsidRDefault="001E5584" w:rsidP="00F3677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="008679C2">
        <w:rPr>
          <w:b/>
          <w:sz w:val="24"/>
          <w:szCs w:val="24"/>
        </w:rPr>
        <w:t>PASTABOS</w:t>
      </w:r>
    </w:p>
    <w:p w:rsidR="00494A23" w:rsidRPr="00494A23" w:rsidRDefault="00BD2B3C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Finansinės būklės ataskaitoje </w:t>
      </w:r>
      <w:r w:rsidRPr="00494A23">
        <w:rPr>
          <w:sz w:val="24"/>
          <w:szCs w:val="24"/>
        </w:rPr>
        <w:t>(2-jo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1. </w:t>
      </w:r>
      <w:r w:rsidRPr="00494A23">
        <w:rPr>
          <w:sz w:val="24"/>
          <w:szCs w:val="24"/>
        </w:rPr>
        <w:t>Ilgalaikis materialusis turtas</w:t>
      </w:r>
    </w:p>
    <w:p w:rsidR="00C46260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Ilgalaikio materialiojo turto likutinė ver</w:t>
      </w:r>
      <w:r w:rsidR="007153BF">
        <w:rPr>
          <w:sz w:val="24"/>
          <w:szCs w:val="24"/>
        </w:rPr>
        <w:t>tė 1.248.458,16 Eur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5E1A">
        <w:rPr>
          <w:sz w:val="24"/>
          <w:szCs w:val="24"/>
        </w:rPr>
        <w:t>Palyginus su praėjusiu ataskaitiniu laikotarpiu ilgalaikio materialiojo turto vertė padidėjo, dėl atlikto kapitalinio remonto ( lifto įrengimo)</w:t>
      </w:r>
      <w:r w:rsidR="00494A23" w:rsidRPr="00494A23">
        <w:rPr>
          <w:sz w:val="24"/>
          <w:szCs w:val="24"/>
        </w:rPr>
        <w:t>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2</w:t>
      </w:r>
      <w:r w:rsidRPr="00494A23">
        <w:rPr>
          <w:sz w:val="24"/>
          <w:szCs w:val="24"/>
        </w:rPr>
        <w:t>. Kitas ilgalaikis</w:t>
      </w:r>
      <w:r w:rsidR="00055E1A">
        <w:rPr>
          <w:sz w:val="24"/>
          <w:szCs w:val="24"/>
        </w:rPr>
        <w:t xml:space="preserve"> materialusis turt</w:t>
      </w:r>
      <w:r w:rsidR="007153BF">
        <w:rPr>
          <w:sz w:val="24"/>
          <w:szCs w:val="24"/>
        </w:rPr>
        <w:t>as – 17.403,90</w:t>
      </w:r>
      <w:r w:rsidRPr="00494A23">
        <w:rPr>
          <w:sz w:val="24"/>
          <w:szCs w:val="24"/>
        </w:rPr>
        <w:t xml:space="preserve"> Eur iš jų;</w:t>
      </w:r>
    </w:p>
    <w:p w:rsidR="00494A23" w:rsidRPr="00494A23" w:rsidRDefault="007153BF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bibliotekos fondas – 15.303,44Eur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3</w:t>
      </w:r>
      <w:r w:rsidR="000434FA">
        <w:rPr>
          <w:sz w:val="24"/>
          <w:szCs w:val="24"/>
        </w:rPr>
        <w:t>.</w:t>
      </w:r>
      <w:r w:rsidR="00AC6585">
        <w:rPr>
          <w:sz w:val="24"/>
          <w:szCs w:val="24"/>
        </w:rPr>
        <w:t xml:space="preserve"> Trumpalaikis turtas – 116728,87</w:t>
      </w:r>
      <w:r w:rsidRPr="00494A23">
        <w:rPr>
          <w:sz w:val="24"/>
          <w:szCs w:val="24"/>
        </w:rPr>
        <w:t xml:space="preserve"> Eur iš jų: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 xml:space="preserve">4. </w:t>
      </w:r>
      <w:r w:rsidR="00AC6585">
        <w:rPr>
          <w:sz w:val="24"/>
          <w:szCs w:val="24"/>
        </w:rPr>
        <w:t>Atsargos – 19.345,89</w:t>
      </w:r>
      <w:r w:rsidR="00494A23" w:rsidRPr="00494A23">
        <w:rPr>
          <w:sz w:val="24"/>
          <w:szCs w:val="24"/>
        </w:rPr>
        <w:t xml:space="preserve"> Eur.</w:t>
      </w:r>
    </w:p>
    <w:p w:rsid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</w:r>
      <w:r w:rsidRPr="00494A23">
        <w:rPr>
          <w:sz w:val="24"/>
          <w:szCs w:val="24"/>
        </w:rPr>
        <w:t>Informacija apie įstaigos medžiagas, žaliavas ir ūkinį inventorių:</w:t>
      </w: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BF031B" w:rsidRPr="00494A23" w:rsidTr="00425F73">
        <w:trPr>
          <w:trHeight w:val="240"/>
        </w:trPr>
        <w:tc>
          <w:tcPr>
            <w:tcW w:w="534" w:type="dxa"/>
            <w:vMerge w:val="restart"/>
            <w:vAlign w:val="center"/>
          </w:tcPr>
          <w:p w:rsidR="00BF031B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ab/>
            </w:r>
            <w:r w:rsidRPr="007B6D6A">
              <w:rPr>
                <w:b/>
                <w:bCs/>
                <w:sz w:val="18"/>
                <w:szCs w:val="18"/>
              </w:rPr>
              <w:t>Eil.</w:t>
            </w:r>
          </w:p>
          <w:p w:rsidR="00BF031B" w:rsidRPr="00C2364E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Nr.</w:t>
            </w:r>
          </w:p>
          <w:p w:rsidR="00BF031B" w:rsidRPr="007D63B9" w:rsidRDefault="00BF031B" w:rsidP="00BF031B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BF031B" w:rsidRPr="00494A23" w:rsidTr="00425F73">
        <w:trPr>
          <w:trHeight w:val="899"/>
        </w:trPr>
        <w:tc>
          <w:tcPr>
            <w:tcW w:w="534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BF031B" w:rsidRPr="007B6D6A" w:rsidRDefault="00BF031B" w:rsidP="00BF031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Paskutinė ataskaitinio laik</w:t>
            </w:r>
            <w:r>
              <w:rPr>
                <w:b/>
                <w:sz w:val="18"/>
                <w:szCs w:val="18"/>
              </w:rPr>
              <w:t>otarpio diena €</w:t>
            </w:r>
          </w:p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/>
                <w:bCs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 xml:space="preserve">Paskutinė praėjusio ataskaitinio laikotarpio diena </w:t>
            </w:r>
            <w:r>
              <w:rPr>
                <w:b/>
                <w:sz w:val="18"/>
                <w:szCs w:val="18"/>
              </w:rPr>
              <w:t>€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657,56</w:t>
            </w:r>
          </w:p>
        </w:tc>
        <w:tc>
          <w:tcPr>
            <w:tcW w:w="1276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710,04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448,84</w:t>
            </w:r>
          </w:p>
        </w:tc>
        <w:tc>
          <w:tcPr>
            <w:tcW w:w="1276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1147,73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15</w:t>
            </w:r>
            <w:r w:rsidR="00AC6585">
              <w:rPr>
                <w:color w:val="000000"/>
                <w:sz w:val="18"/>
                <w:szCs w:val="18"/>
              </w:rPr>
              <w:t>21,81</w:t>
            </w:r>
          </w:p>
        </w:tc>
        <w:tc>
          <w:tcPr>
            <w:tcW w:w="1276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1559,51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1713,87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2</w:t>
            </w:r>
            <w:r w:rsidR="00AC6585">
              <w:rPr>
                <w:color w:val="000000"/>
                <w:sz w:val="18"/>
                <w:szCs w:val="18"/>
              </w:rPr>
              <w:t>547,95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6"/>
                <w:szCs w:val="16"/>
              </w:rPr>
            </w:pPr>
            <w:r w:rsidRPr="007B6D6A">
              <w:rPr>
                <w:sz w:val="16"/>
                <w:szCs w:val="16"/>
              </w:rPr>
              <w:t>Tr</w:t>
            </w:r>
            <w:r>
              <w:rPr>
                <w:sz w:val="16"/>
                <w:szCs w:val="16"/>
              </w:rPr>
              <w:t xml:space="preserve">ansporto </w:t>
            </w:r>
            <w:proofErr w:type="spellStart"/>
            <w:r>
              <w:rPr>
                <w:sz w:val="16"/>
                <w:szCs w:val="16"/>
              </w:rPr>
              <w:t>kuras,at.dalys</w:t>
            </w:r>
            <w:proofErr w:type="spellEnd"/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AC6585">
              <w:rPr>
                <w:color w:val="000000"/>
                <w:sz w:val="18"/>
                <w:szCs w:val="18"/>
              </w:rPr>
              <w:t>32,62</w:t>
            </w:r>
          </w:p>
        </w:tc>
        <w:tc>
          <w:tcPr>
            <w:tcW w:w="1276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313,04</w:t>
            </w:r>
            <w:r w:rsidR="00BF031B" w:rsidRPr="007B6D6A">
              <w:rPr>
                <w:color w:val="000000"/>
                <w:sz w:val="18"/>
                <w:szCs w:val="18"/>
              </w:rPr>
              <w:t xml:space="preserve">                 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  <w:r w:rsidRPr="007B6D6A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7B6D6A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</w:t>
            </w:r>
            <w:r w:rsidR="00AC6585">
              <w:rPr>
                <w:color w:val="000000"/>
                <w:sz w:val="18"/>
                <w:szCs w:val="18"/>
              </w:rPr>
              <w:t>4671,19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7B6D6A">
              <w:rPr>
                <w:color w:val="000000"/>
                <w:sz w:val="18"/>
                <w:szCs w:val="18"/>
              </w:rPr>
              <w:t>1</w:t>
            </w:r>
            <w:r w:rsidR="00AC6585">
              <w:rPr>
                <w:color w:val="000000"/>
                <w:sz w:val="18"/>
                <w:szCs w:val="18"/>
              </w:rPr>
              <w:t>6895,36</w:t>
            </w:r>
          </w:p>
        </w:tc>
      </w:tr>
      <w:tr w:rsidR="00BF031B" w:rsidRPr="00494A23" w:rsidTr="00425F73">
        <w:tc>
          <w:tcPr>
            <w:tcW w:w="534" w:type="dxa"/>
          </w:tcPr>
          <w:p w:rsidR="00BF031B" w:rsidRPr="007B6D6A" w:rsidRDefault="00BF031B" w:rsidP="00BF031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7B6D6A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BF031B" w:rsidRPr="007B6D6A" w:rsidRDefault="00AC6585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19345,89</w:t>
            </w:r>
          </w:p>
        </w:tc>
        <w:tc>
          <w:tcPr>
            <w:tcW w:w="1276" w:type="dxa"/>
          </w:tcPr>
          <w:p w:rsidR="00BF031B" w:rsidRPr="007B6D6A" w:rsidRDefault="00BF031B" w:rsidP="00BF0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 w:rsidRPr="007B6D6A">
              <w:rPr>
                <w:b/>
                <w:color w:val="000000"/>
                <w:sz w:val="18"/>
                <w:szCs w:val="18"/>
              </w:rPr>
              <w:t>2</w:t>
            </w:r>
            <w:r w:rsidR="00AC6585">
              <w:rPr>
                <w:b/>
                <w:color w:val="000000"/>
                <w:sz w:val="18"/>
                <w:szCs w:val="18"/>
              </w:rPr>
              <w:t>3173,63</w:t>
            </w:r>
          </w:p>
        </w:tc>
      </w:tr>
    </w:tbl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rPr>
          <w:b/>
          <w:sz w:val="24"/>
          <w:szCs w:val="24"/>
        </w:rPr>
      </w:pPr>
    </w:p>
    <w:p w:rsidR="00BF031B" w:rsidRP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BF031B" w:rsidRDefault="00BF031B" w:rsidP="00BF031B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7B6D6A" w:rsidRPr="00494A23" w:rsidRDefault="00217F47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217F47">
        <w:rPr>
          <w:b/>
          <w:sz w:val="24"/>
          <w:szCs w:val="24"/>
        </w:rPr>
        <w:lastRenderedPageBreak/>
        <w:t>5</w:t>
      </w:r>
      <w:r>
        <w:rPr>
          <w:sz w:val="24"/>
          <w:szCs w:val="24"/>
        </w:rPr>
        <w:t>.</w:t>
      </w:r>
      <w:r w:rsidR="00B5408A">
        <w:rPr>
          <w:sz w:val="24"/>
          <w:szCs w:val="24"/>
        </w:rPr>
        <w:t xml:space="preserve"> Išankstiniai apmokėjimai 328,98</w:t>
      </w:r>
      <w:r w:rsidR="00157B00">
        <w:rPr>
          <w:sz w:val="24"/>
          <w:szCs w:val="24"/>
        </w:rPr>
        <w:t xml:space="preserve"> Eur iš jų: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išankstiniai</w:t>
      </w:r>
      <w:r w:rsidR="00B5408A">
        <w:rPr>
          <w:sz w:val="24"/>
          <w:szCs w:val="24"/>
        </w:rPr>
        <w:t xml:space="preserve"> apmokėjimai darbuotojams</w:t>
      </w:r>
      <w:r w:rsidR="00C46260">
        <w:rPr>
          <w:sz w:val="24"/>
          <w:szCs w:val="24"/>
        </w:rPr>
        <w:t xml:space="preserve"> </w:t>
      </w:r>
      <w:r w:rsidR="00B5408A">
        <w:rPr>
          <w:sz w:val="24"/>
          <w:szCs w:val="24"/>
        </w:rPr>
        <w:t>– 100,88</w:t>
      </w:r>
      <w:r w:rsidRPr="00494A23">
        <w:rPr>
          <w:sz w:val="24"/>
          <w:szCs w:val="24"/>
        </w:rPr>
        <w:t xml:space="preserve"> Eur;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ateinanč</w:t>
      </w:r>
      <w:r w:rsidR="00FC304C">
        <w:rPr>
          <w:sz w:val="24"/>
          <w:szCs w:val="24"/>
        </w:rPr>
        <w:t xml:space="preserve">ių laikotarpių </w:t>
      </w:r>
      <w:r w:rsidR="00B5408A">
        <w:rPr>
          <w:sz w:val="24"/>
          <w:szCs w:val="24"/>
        </w:rPr>
        <w:t>sąnaudos – 228,10</w:t>
      </w:r>
      <w:r w:rsidR="00D12BC4">
        <w:rPr>
          <w:sz w:val="24"/>
          <w:szCs w:val="24"/>
        </w:rPr>
        <w:t xml:space="preserve"> Eur</w:t>
      </w:r>
    </w:p>
    <w:p w:rsidR="00494A23" w:rsidRPr="00494A23" w:rsidRDefault="00494A23" w:rsidP="00494A23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>6.</w:t>
      </w:r>
      <w:r w:rsidRPr="00494A23">
        <w:rPr>
          <w:sz w:val="24"/>
          <w:szCs w:val="24"/>
        </w:rPr>
        <w:t xml:space="preserve"> Per vienerius </w:t>
      </w:r>
      <w:r w:rsidR="00B5408A">
        <w:rPr>
          <w:sz w:val="24"/>
          <w:szCs w:val="24"/>
        </w:rPr>
        <w:t>metus gautinos sumos – 92.888,04</w:t>
      </w:r>
      <w:r w:rsidRPr="00494A23">
        <w:rPr>
          <w:sz w:val="24"/>
          <w:szCs w:val="24"/>
        </w:rPr>
        <w:t xml:space="preserve"> Eur iš jų:</w:t>
      </w:r>
      <w:r w:rsidRPr="00494A23">
        <w:rPr>
          <w:sz w:val="24"/>
          <w:szCs w:val="24"/>
        </w:rPr>
        <w:tab/>
      </w:r>
    </w:p>
    <w:p w:rsidR="00BF031B" w:rsidRDefault="00494A23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 xml:space="preserve">7. </w:t>
      </w:r>
      <w:r w:rsidRPr="00494A23">
        <w:rPr>
          <w:sz w:val="24"/>
          <w:szCs w:val="24"/>
        </w:rPr>
        <w:t>Gautinos sumo</w:t>
      </w:r>
      <w:r w:rsidR="00FC304C">
        <w:rPr>
          <w:sz w:val="24"/>
          <w:szCs w:val="24"/>
        </w:rPr>
        <w:t>s už suteiktas paslau</w:t>
      </w:r>
      <w:r w:rsidR="00B5408A">
        <w:rPr>
          <w:sz w:val="24"/>
          <w:szCs w:val="24"/>
        </w:rPr>
        <w:t xml:space="preserve">gas </w:t>
      </w:r>
      <w:r w:rsidRPr="00494A23">
        <w:rPr>
          <w:sz w:val="24"/>
          <w:szCs w:val="24"/>
        </w:rPr>
        <w:t xml:space="preserve"> iš biudžetinių įstaig</w:t>
      </w:r>
      <w:r w:rsidR="00B5408A">
        <w:rPr>
          <w:sz w:val="24"/>
          <w:szCs w:val="24"/>
        </w:rPr>
        <w:t>ų – 1417,72 Eur</w:t>
      </w:r>
    </w:p>
    <w:p w:rsidR="00C46260" w:rsidRDefault="00494A23" w:rsidP="00BF031B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 xml:space="preserve">8. </w:t>
      </w:r>
      <w:r w:rsidRPr="00494A23">
        <w:rPr>
          <w:sz w:val="24"/>
          <w:szCs w:val="24"/>
        </w:rPr>
        <w:t>Suka</w:t>
      </w:r>
      <w:r w:rsidR="00D12BC4">
        <w:rPr>
          <w:sz w:val="24"/>
          <w:szCs w:val="24"/>
        </w:rPr>
        <w:t>uptos gautinos sumos – 91470,32</w:t>
      </w:r>
      <w:r w:rsidRPr="00494A23">
        <w:rPr>
          <w:sz w:val="24"/>
          <w:szCs w:val="24"/>
        </w:rPr>
        <w:t xml:space="preserve"> Eur, iš jų: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</w:rPr>
        <w:t>- sukauptos atos</w:t>
      </w:r>
      <w:r w:rsidR="00FC304C">
        <w:rPr>
          <w:sz w:val="24"/>
          <w:szCs w:val="24"/>
        </w:rPr>
        <w:t xml:space="preserve">togų </w:t>
      </w:r>
      <w:r w:rsidR="00D12BC4">
        <w:rPr>
          <w:sz w:val="24"/>
          <w:szCs w:val="24"/>
        </w:rPr>
        <w:t>rezervo pajamos – 42984,94</w:t>
      </w:r>
      <w:r w:rsidRPr="00494A23">
        <w:rPr>
          <w:sz w:val="24"/>
          <w:szCs w:val="24"/>
        </w:rPr>
        <w:t xml:space="preserve"> Eur;</w:t>
      </w:r>
    </w:p>
    <w:p w:rsidR="00BF031B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4A23" w:rsidRPr="00494A23">
        <w:rPr>
          <w:sz w:val="24"/>
          <w:szCs w:val="24"/>
        </w:rPr>
        <w:t>socialinio draudimo įmokos nuo atostogų rezervo 30,98</w:t>
      </w:r>
      <w:r w:rsidR="00FC304C">
        <w:rPr>
          <w:sz w:val="24"/>
          <w:szCs w:val="24"/>
          <w:lang w:val="en-US"/>
        </w:rPr>
        <w:t>% - 13.347,99</w:t>
      </w:r>
      <w:r w:rsidR="00494A23" w:rsidRPr="00494A23">
        <w:rPr>
          <w:sz w:val="24"/>
          <w:szCs w:val="24"/>
          <w:lang w:val="en-US"/>
        </w:rPr>
        <w:t xml:space="preserve"> Eur;</w:t>
      </w:r>
    </w:p>
    <w:p w:rsidR="00C46260" w:rsidRDefault="00C46260" w:rsidP="00C46260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="00494A23" w:rsidRPr="00494A23">
        <w:rPr>
          <w:sz w:val="24"/>
          <w:szCs w:val="24"/>
          <w:lang w:val="en-US"/>
        </w:rPr>
        <w:t>socialinio</w:t>
      </w:r>
      <w:proofErr w:type="spellEnd"/>
      <w:proofErr w:type="gram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494A23" w:rsidRPr="00494A23">
        <w:rPr>
          <w:sz w:val="24"/>
          <w:szCs w:val="24"/>
          <w:lang w:val="en-US"/>
        </w:rPr>
        <w:t>draudimo</w:t>
      </w:r>
      <w:proofErr w:type="spell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494A23" w:rsidRPr="00494A23">
        <w:rPr>
          <w:sz w:val="24"/>
          <w:szCs w:val="24"/>
          <w:lang w:val="en-US"/>
        </w:rPr>
        <w:t>įmokos</w:t>
      </w:r>
      <w:proofErr w:type="spellEnd"/>
      <w:r w:rsidR="00494A23" w:rsidRPr="00494A23">
        <w:rPr>
          <w:sz w:val="24"/>
          <w:szCs w:val="24"/>
          <w:lang w:val="en-US"/>
        </w:rPr>
        <w:t xml:space="preserve"> </w:t>
      </w:r>
      <w:proofErr w:type="spellStart"/>
      <w:r w:rsidR="00FC304C">
        <w:rPr>
          <w:sz w:val="24"/>
          <w:szCs w:val="24"/>
          <w:lang w:val="en-US"/>
        </w:rPr>
        <w:t>nuo</w:t>
      </w:r>
      <w:proofErr w:type="spellEnd"/>
      <w:r w:rsidR="00FC304C">
        <w:rPr>
          <w:sz w:val="24"/>
          <w:szCs w:val="24"/>
          <w:lang w:val="en-US"/>
        </w:rPr>
        <w:t xml:space="preserve"> </w:t>
      </w:r>
      <w:proofErr w:type="spellStart"/>
      <w:r w:rsidR="00FC304C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arbo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užmokesčio</w:t>
      </w:r>
      <w:proofErr w:type="spellEnd"/>
      <w:r w:rsidR="00D12BC4">
        <w:rPr>
          <w:sz w:val="24"/>
          <w:szCs w:val="24"/>
          <w:lang w:val="en-US"/>
        </w:rPr>
        <w:t xml:space="preserve"> – 16.981,77</w:t>
      </w:r>
      <w:r w:rsidR="00BF031B">
        <w:rPr>
          <w:sz w:val="24"/>
          <w:szCs w:val="24"/>
          <w:lang w:val="en-US"/>
        </w:rPr>
        <w:t xml:space="preserve"> Eur</w:t>
      </w:r>
      <w:r w:rsidR="00494A23" w:rsidRPr="00494A23">
        <w:rPr>
          <w:sz w:val="24"/>
          <w:szCs w:val="24"/>
          <w:lang w:val="en-US"/>
        </w:rPr>
        <w:t>;</w:t>
      </w:r>
    </w:p>
    <w:p w:rsidR="00C46260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Pr="00494A23">
        <w:rPr>
          <w:sz w:val="24"/>
          <w:szCs w:val="24"/>
          <w:lang w:val="en-US"/>
        </w:rPr>
        <w:t>sukauptos</w:t>
      </w:r>
      <w:proofErr w:type="spellEnd"/>
      <w:proofErr w:type="gram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finansavimo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pajamos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atsiska</w:t>
      </w:r>
      <w:r w:rsidR="00C46260">
        <w:rPr>
          <w:sz w:val="24"/>
          <w:szCs w:val="24"/>
          <w:lang w:val="en-US"/>
        </w:rPr>
        <w:t>itymams</w:t>
      </w:r>
      <w:proofErr w:type="spellEnd"/>
      <w:r w:rsidR="00C46260">
        <w:rPr>
          <w:sz w:val="24"/>
          <w:szCs w:val="24"/>
          <w:lang w:val="en-US"/>
        </w:rPr>
        <w:t xml:space="preserve"> su </w:t>
      </w:r>
      <w:proofErr w:type="spellStart"/>
      <w:r w:rsidR="00C46260">
        <w:rPr>
          <w:sz w:val="24"/>
          <w:szCs w:val="24"/>
          <w:lang w:val="en-US"/>
        </w:rPr>
        <w:t>tiekėjais</w:t>
      </w:r>
      <w:proofErr w:type="spellEnd"/>
      <w:r w:rsidR="00C46260">
        <w:rPr>
          <w:sz w:val="24"/>
          <w:szCs w:val="24"/>
          <w:lang w:val="en-US"/>
        </w:rPr>
        <w:t xml:space="preserve"> – </w:t>
      </w:r>
      <w:r w:rsidR="004105A5">
        <w:rPr>
          <w:sz w:val="24"/>
          <w:szCs w:val="24"/>
          <w:lang w:val="en-US"/>
        </w:rPr>
        <w:t>16.513,83</w:t>
      </w:r>
      <w:r w:rsidR="00BF031B">
        <w:rPr>
          <w:sz w:val="24"/>
          <w:szCs w:val="24"/>
          <w:lang w:val="en-US"/>
        </w:rPr>
        <w:t xml:space="preserve"> Eur</w:t>
      </w:r>
      <w:r w:rsidRPr="00494A23">
        <w:rPr>
          <w:sz w:val="24"/>
          <w:szCs w:val="24"/>
          <w:lang w:val="en-US"/>
        </w:rPr>
        <w:t>;</w:t>
      </w:r>
    </w:p>
    <w:p w:rsidR="00BF031B" w:rsidRDefault="00494A23" w:rsidP="00C46260">
      <w:pPr>
        <w:spacing w:line="360" w:lineRule="auto"/>
        <w:ind w:firstLine="1247"/>
        <w:jc w:val="both"/>
        <w:rPr>
          <w:sz w:val="24"/>
          <w:szCs w:val="24"/>
        </w:rPr>
      </w:pPr>
      <w:r w:rsidRPr="00494A23">
        <w:rPr>
          <w:sz w:val="24"/>
          <w:szCs w:val="24"/>
          <w:lang w:val="en-US"/>
        </w:rPr>
        <w:t xml:space="preserve">- </w:t>
      </w:r>
      <w:proofErr w:type="spellStart"/>
      <w:proofErr w:type="gramStart"/>
      <w:r w:rsidRPr="00494A23">
        <w:rPr>
          <w:sz w:val="24"/>
          <w:szCs w:val="24"/>
          <w:lang w:val="en-US"/>
        </w:rPr>
        <w:t>pervestų</w:t>
      </w:r>
      <w:proofErr w:type="spellEnd"/>
      <w:proofErr w:type="gram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pajamų</w:t>
      </w:r>
      <w:proofErr w:type="spellEnd"/>
      <w:r w:rsidRPr="00494A23">
        <w:rPr>
          <w:sz w:val="24"/>
          <w:szCs w:val="24"/>
          <w:lang w:val="en-US"/>
        </w:rPr>
        <w:t xml:space="preserve"> už </w:t>
      </w:r>
      <w:proofErr w:type="spellStart"/>
      <w:r w:rsidRPr="00494A23">
        <w:rPr>
          <w:sz w:val="24"/>
          <w:szCs w:val="24"/>
          <w:lang w:val="en-US"/>
        </w:rPr>
        <w:t>teikiamas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paslaugas</w:t>
      </w:r>
      <w:proofErr w:type="spellEnd"/>
      <w:r w:rsidRPr="00494A23">
        <w:rPr>
          <w:sz w:val="24"/>
          <w:szCs w:val="24"/>
          <w:lang w:val="en-US"/>
        </w:rPr>
        <w:t xml:space="preserve"> </w:t>
      </w:r>
      <w:proofErr w:type="spellStart"/>
      <w:r w:rsidRPr="00494A23">
        <w:rPr>
          <w:sz w:val="24"/>
          <w:szCs w:val="24"/>
          <w:lang w:val="en-US"/>
        </w:rPr>
        <w:t>liku</w:t>
      </w:r>
      <w:r w:rsidR="004105A5">
        <w:rPr>
          <w:sz w:val="24"/>
          <w:szCs w:val="24"/>
          <w:lang w:val="en-US"/>
        </w:rPr>
        <w:t>tis</w:t>
      </w:r>
      <w:proofErr w:type="spellEnd"/>
      <w:r w:rsidR="004105A5">
        <w:rPr>
          <w:sz w:val="24"/>
          <w:szCs w:val="24"/>
          <w:lang w:val="en-US"/>
        </w:rPr>
        <w:t xml:space="preserve"> </w:t>
      </w:r>
      <w:proofErr w:type="spellStart"/>
      <w:r w:rsidR="004105A5">
        <w:rPr>
          <w:sz w:val="24"/>
          <w:szCs w:val="24"/>
          <w:lang w:val="en-US"/>
        </w:rPr>
        <w:t>savivaldybės</w:t>
      </w:r>
      <w:proofErr w:type="spellEnd"/>
      <w:r w:rsidR="004105A5">
        <w:rPr>
          <w:sz w:val="24"/>
          <w:szCs w:val="24"/>
          <w:lang w:val="en-US"/>
        </w:rPr>
        <w:t xml:space="preserve"> </w:t>
      </w:r>
      <w:proofErr w:type="spellStart"/>
      <w:r w:rsidR="004105A5">
        <w:rPr>
          <w:sz w:val="24"/>
          <w:szCs w:val="24"/>
          <w:lang w:val="en-US"/>
        </w:rPr>
        <w:t>ižde</w:t>
      </w:r>
      <w:proofErr w:type="spellEnd"/>
      <w:r w:rsidR="004105A5">
        <w:rPr>
          <w:sz w:val="24"/>
          <w:szCs w:val="24"/>
          <w:lang w:val="en-US"/>
        </w:rPr>
        <w:t xml:space="preserve"> – 1.641,79</w:t>
      </w:r>
      <w:r w:rsidRPr="00494A23">
        <w:rPr>
          <w:sz w:val="24"/>
          <w:szCs w:val="24"/>
          <w:lang w:val="en-US"/>
        </w:rPr>
        <w:t xml:space="preserve"> Eur.</w:t>
      </w:r>
    </w:p>
    <w:p w:rsidR="00494A23" w:rsidRPr="00494A23" w:rsidRDefault="00C4626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 w:rsidR="00494A23" w:rsidRPr="00494A23">
        <w:rPr>
          <w:b/>
          <w:sz w:val="24"/>
          <w:szCs w:val="24"/>
        </w:rPr>
        <w:t>9.</w:t>
      </w:r>
      <w:r w:rsidR="00494A23" w:rsidRPr="00494A23">
        <w:rPr>
          <w:sz w:val="24"/>
          <w:szCs w:val="24"/>
        </w:rPr>
        <w:t xml:space="preserve"> Pi</w:t>
      </w:r>
      <w:r w:rsidR="004105A5">
        <w:rPr>
          <w:sz w:val="24"/>
          <w:szCs w:val="24"/>
        </w:rPr>
        <w:t>nigai banko sąskaitose – 4165,96</w:t>
      </w:r>
      <w:r w:rsidR="00494A23" w:rsidRPr="00494A23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494A23" w:rsidRPr="00494A23" w:rsidTr="00425F73">
        <w:tc>
          <w:tcPr>
            <w:tcW w:w="3118" w:type="dxa"/>
            <w:shd w:val="clear" w:color="auto" w:fill="auto"/>
            <w:vAlign w:val="center"/>
          </w:tcPr>
          <w:p w:rsidR="00494A23" w:rsidRPr="001F5700" w:rsidRDefault="00494A23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4A23" w:rsidRPr="001F5700" w:rsidRDefault="0023288A" w:rsidP="00494A23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Likutis 2017-03-31</w:t>
            </w:r>
            <w:r w:rsidR="00494A23" w:rsidRPr="001F5700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1555,04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471,54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1</w:t>
            </w:r>
            <w:r w:rsidR="004105A5">
              <w:rPr>
                <w:sz w:val="18"/>
                <w:szCs w:val="18"/>
              </w:rPr>
              <w:t>30,17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Sav. biudžeto lėšos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53,06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841,86</w:t>
            </w:r>
          </w:p>
        </w:tc>
      </w:tr>
      <w:tr w:rsidR="0023288A" w:rsidRPr="00494A23" w:rsidTr="00425F73">
        <w:tc>
          <w:tcPr>
            <w:tcW w:w="3118" w:type="dxa"/>
            <w:shd w:val="clear" w:color="auto" w:fill="auto"/>
          </w:tcPr>
          <w:p w:rsidR="0023288A" w:rsidRPr="001F5700" w:rsidRDefault="0023288A" w:rsidP="0023288A">
            <w:pPr>
              <w:jc w:val="both"/>
              <w:rPr>
                <w:sz w:val="18"/>
                <w:szCs w:val="18"/>
              </w:rPr>
            </w:pPr>
            <w:r w:rsidRPr="001F5700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23288A" w:rsidRPr="001F5700" w:rsidRDefault="004105A5" w:rsidP="00494A23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1114,29</w:t>
            </w:r>
          </w:p>
        </w:tc>
      </w:tr>
      <w:tr w:rsidR="00494A23" w:rsidRPr="00494A23" w:rsidTr="00425F73">
        <w:tc>
          <w:tcPr>
            <w:tcW w:w="3118" w:type="dxa"/>
            <w:shd w:val="clear" w:color="auto" w:fill="auto"/>
          </w:tcPr>
          <w:p w:rsidR="00494A23" w:rsidRPr="001F5700" w:rsidRDefault="00494A23" w:rsidP="00494A23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494A23" w:rsidRPr="001F5700" w:rsidRDefault="0023288A" w:rsidP="00494A23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 w:rsidRPr="001F5700">
              <w:rPr>
                <w:b/>
                <w:sz w:val="18"/>
                <w:szCs w:val="18"/>
              </w:rPr>
              <w:t>4.</w:t>
            </w:r>
            <w:r w:rsidR="004105A5">
              <w:rPr>
                <w:b/>
                <w:sz w:val="18"/>
                <w:szCs w:val="18"/>
              </w:rPr>
              <w:t>165,96</w:t>
            </w:r>
          </w:p>
        </w:tc>
      </w:tr>
    </w:tbl>
    <w:p w:rsidR="00F36777" w:rsidRDefault="00217F4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217F47" w:rsidRDefault="00F3677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sz w:val="24"/>
          <w:szCs w:val="24"/>
        </w:rPr>
        <w:t>Ataskaitinio laikotarpio pabaigai kasoje lėšų neturime.</w:t>
      </w:r>
    </w:p>
    <w:p w:rsidR="00217F47" w:rsidRDefault="00217F47" w:rsidP="00217F4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b/>
          <w:sz w:val="24"/>
          <w:szCs w:val="24"/>
        </w:rPr>
        <w:t xml:space="preserve">10. </w:t>
      </w:r>
      <w:r w:rsidR="00494A23" w:rsidRPr="00494A23">
        <w:rPr>
          <w:sz w:val="24"/>
          <w:szCs w:val="24"/>
        </w:rPr>
        <w:t>Finansavimo sumų likutis ataskaitinio laikotarpio pabaigo</w:t>
      </w:r>
      <w:r w:rsidR="004105A5">
        <w:rPr>
          <w:sz w:val="24"/>
          <w:szCs w:val="24"/>
        </w:rPr>
        <w:t>je – 1.268.473,21</w:t>
      </w:r>
      <w:r w:rsidR="00494A23" w:rsidRPr="00494A23">
        <w:rPr>
          <w:sz w:val="24"/>
          <w:szCs w:val="24"/>
        </w:rPr>
        <w:t xml:space="preserve"> Eur. Apie finansavimo sumas per ataskaitinį laikotarpį pateikiama pagal 20-ajame VSAFAS „Finansavimo sumos“ nurodytame 4 priede.</w:t>
      </w:r>
    </w:p>
    <w:p w:rsidR="00494A23" w:rsidRPr="00157B00" w:rsidRDefault="00217F47" w:rsidP="00157B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94A23" w:rsidRPr="00494A23">
        <w:rPr>
          <w:b/>
          <w:color w:val="000000"/>
          <w:sz w:val="24"/>
          <w:szCs w:val="24"/>
        </w:rPr>
        <w:t xml:space="preserve">11. </w:t>
      </w:r>
      <w:r w:rsidR="004105A5">
        <w:rPr>
          <w:color w:val="000000"/>
          <w:sz w:val="24"/>
          <w:szCs w:val="24"/>
        </w:rPr>
        <w:t>Įsipareigojimai – 89.934,53</w:t>
      </w:r>
      <w:r w:rsidR="00494A23" w:rsidRPr="00494A23">
        <w:rPr>
          <w:color w:val="000000"/>
          <w:sz w:val="24"/>
          <w:szCs w:val="24"/>
        </w:rPr>
        <w:t>Eur, iš jų:</w:t>
      </w:r>
    </w:p>
    <w:p w:rsidR="00157B00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>12.</w:t>
      </w:r>
      <w:r w:rsidRPr="00494A23">
        <w:rPr>
          <w:sz w:val="24"/>
          <w:szCs w:val="24"/>
        </w:rPr>
        <w:t xml:space="preserve"> Tiekėjams mokėtinos sumos - kreditinis įsiskolinimas ataskaitinio laikotarpio pabaigoje pagal gautas prekių ir paslaugų sąskaitas </w:t>
      </w:r>
      <w:r w:rsidR="009F20DA">
        <w:rPr>
          <w:sz w:val="24"/>
          <w:szCs w:val="24"/>
        </w:rPr>
        <w:t>–</w:t>
      </w:r>
      <w:r w:rsidR="004105A5">
        <w:rPr>
          <w:sz w:val="24"/>
          <w:szCs w:val="24"/>
        </w:rPr>
        <w:t xml:space="preserve"> faktūras iš tiekėjų – 16518,95</w:t>
      </w:r>
      <w:r w:rsidRPr="00494A23">
        <w:rPr>
          <w:sz w:val="24"/>
          <w:szCs w:val="24"/>
        </w:rPr>
        <w:t xml:space="preserve">Eur. 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494A23" w:rsidRPr="00494A23">
        <w:rPr>
          <w:sz w:val="24"/>
          <w:szCs w:val="24"/>
        </w:rPr>
        <w:t>su darbo santykiais sus</w:t>
      </w:r>
      <w:r w:rsidR="009F20DA">
        <w:rPr>
          <w:sz w:val="24"/>
          <w:szCs w:val="24"/>
        </w:rPr>
        <w:t>iję įsipa</w:t>
      </w:r>
      <w:r>
        <w:rPr>
          <w:sz w:val="24"/>
          <w:szCs w:val="24"/>
        </w:rPr>
        <w:t>reigojimai,</w:t>
      </w:r>
      <w:r w:rsidR="004105A5">
        <w:rPr>
          <w:sz w:val="24"/>
          <w:szCs w:val="24"/>
        </w:rPr>
        <w:t xml:space="preserve"> – 16981,77</w:t>
      </w:r>
      <w:r w:rsidR="00494A23" w:rsidRPr="00494A23">
        <w:rPr>
          <w:sz w:val="24"/>
          <w:szCs w:val="24"/>
        </w:rPr>
        <w:t xml:space="preserve"> Eur;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>14.</w:t>
      </w:r>
      <w:r w:rsidR="00494A23" w:rsidRPr="00494A23">
        <w:rPr>
          <w:sz w:val="24"/>
          <w:szCs w:val="24"/>
        </w:rPr>
        <w:t xml:space="preserve"> Sukau</w:t>
      </w:r>
      <w:r w:rsidR="004105A5">
        <w:rPr>
          <w:sz w:val="24"/>
          <w:szCs w:val="24"/>
        </w:rPr>
        <w:t>ptos mokėtinos sumos – 56.433,81</w:t>
      </w:r>
      <w:r w:rsidR="00494A23" w:rsidRPr="00494A23">
        <w:rPr>
          <w:sz w:val="24"/>
          <w:szCs w:val="24"/>
        </w:rPr>
        <w:t xml:space="preserve"> Eur, 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tab/>
        <w:t xml:space="preserve">15. </w:t>
      </w:r>
      <w:r w:rsidR="004105A5">
        <w:rPr>
          <w:sz w:val="24"/>
          <w:szCs w:val="24"/>
        </w:rPr>
        <w:t>Grynasis turtas – 6.779,29</w:t>
      </w:r>
      <w:r w:rsidRPr="00494A23">
        <w:rPr>
          <w:sz w:val="24"/>
          <w:szCs w:val="24"/>
        </w:rPr>
        <w:t xml:space="preserve"> Eur, gautas einamojo ataskaitin</w:t>
      </w:r>
      <w:r w:rsidR="009F20DA">
        <w:rPr>
          <w:sz w:val="24"/>
          <w:szCs w:val="24"/>
        </w:rPr>
        <w:t>i</w:t>
      </w:r>
      <w:r w:rsidR="004105A5">
        <w:rPr>
          <w:sz w:val="24"/>
          <w:szCs w:val="24"/>
        </w:rPr>
        <w:t>o laikotarpio deficitas – 1.048,36</w:t>
      </w:r>
      <w:r w:rsidRPr="00494A23">
        <w:rPr>
          <w:sz w:val="24"/>
          <w:szCs w:val="24"/>
        </w:rPr>
        <w:t xml:space="preserve"> Eur, susumavus su </w:t>
      </w:r>
      <w:r w:rsidR="009F20DA">
        <w:rPr>
          <w:sz w:val="24"/>
          <w:szCs w:val="24"/>
        </w:rPr>
        <w:t>perviršiu metų pradžioje 7.827,65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94A23" w:rsidRPr="00494A23">
        <w:rPr>
          <w:b/>
          <w:sz w:val="24"/>
          <w:szCs w:val="24"/>
        </w:rPr>
        <w:t xml:space="preserve">Veiklos rezultatų ataskaitoje </w:t>
      </w:r>
      <w:r w:rsidR="00494A23" w:rsidRPr="00494A23">
        <w:rPr>
          <w:sz w:val="24"/>
          <w:szCs w:val="24"/>
        </w:rPr>
        <w:t>(3-iojo VSAFAS 2 priedas) paskutinei ataskaitinio laikotarpio dienai pateikiami šie duomenys: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16.</w:t>
      </w:r>
      <w:r w:rsidRPr="00494A23">
        <w:rPr>
          <w:sz w:val="24"/>
          <w:szCs w:val="24"/>
        </w:rPr>
        <w:t xml:space="preserve"> Ataskaitinio laikotarpio pabaigai pagrindinės vei</w:t>
      </w:r>
      <w:r w:rsidR="004105A5">
        <w:rPr>
          <w:sz w:val="24"/>
          <w:szCs w:val="24"/>
        </w:rPr>
        <w:t>klos pajamos sudaro   538.076,58</w:t>
      </w:r>
      <w:r w:rsidRPr="00494A23">
        <w:rPr>
          <w:sz w:val="24"/>
          <w:szCs w:val="24"/>
        </w:rPr>
        <w:t xml:space="preserve"> Eur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>17.</w:t>
      </w:r>
      <w:r w:rsidRPr="00494A23">
        <w:rPr>
          <w:sz w:val="24"/>
          <w:szCs w:val="24"/>
        </w:rPr>
        <w:t xml:space="preserve"> Pagrindinės </w:t>
      </w:r>
      <w:r w:rsidR="004105A5">
        <w:rPr>
          <w:sz w:val="24"/>
          <w:szCs w:val="24"/>
        </w:rPr>
        <w:t>veiklos kitos pajamos – 9.550,11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b/>
          <w:sz w:val="24"/>
          <w:szCs w:val="24"/>
        </w:rPr>
        <w:lastRenderedPageBreak/>
        <w:tab/>
        <w:t xml:space="preserve">18. </w:t>
      </w:r>
      <w:r w:rsidRPr="00494A23">
        <w:rPr>
          <w:sz w:val="24"/>
          <w:szCs w:val="24"/>
        </w:rPr>
        <w:t>Pagrindi</w:t>
      </w:r>
      <w:r w:rsidR="003327B3">
        <w:rPr>
          <w:sz w:val="24"/>
          <w:szCs w:val="24"/>
        </w:rPr>
        <w:t>n</w:t>
      </w:r>
      <w:r w:rsidR="004105A5">
        <w:rPr>
          <w:sz w:val="24"/>
          <w:szCs w:val="24"/>
        </w:rPr>
        <w:t>ės veiklos sąnaudos – 539.124,94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</w:r>
      <w:r w:rsidRPr="00494A23">
        <w:rPr>
          <w:b/>
          <w:sz w:val="24"/>
          <w:szCs w:val="24"/>
        </w:rPr>
        <w:t xml:space="preserve">19. </w:t>
      </w:r>
      <w:r w:rsidR="00F36777">
        <w:rPr>
          <w:sz w:val="24"/>
          <w:szCs w:val="24"/>
        </w:rPr>
        <w:t>Grynasis</w:t>
      </w:r>
      <w:r w:rsidRPr="00494A23">
        <w:rPr>
          <w:sz w:val="24"/>
          <w:szCs w:val="24"/>
        </w:rPr>
        <w:t xml:space="preserve"> deficitas – </w:t>
      </w:r>
      <w:r w:rsidR="004105A5">
        <w:rPr>
          <w:sz w:val="24"/>
          <w:szCs w:val="24"/>
        </w:rPr>
        <w:t>1048,35</w:t>
      </w:r>
      <w:r w:rsidRPr="00494A23">
        <w:rPr>
          <w:sz w:val="24"/>
          <w:szCs w:val="24"/>
        </w:rPr>
        <w:t xml:space="preserve"> Eur.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494A23">
        <w:rPr>
          <w:sz w:val="24"/>
          <w:szCs w:val="24"/>
        </w:rPr>
        <w:tab/>
        <w:t>Deficitas susidarė iš pagrindinės veiklos gautų pajamų, atėmus pagrindinės veiklos sąnaudas.</w:t>
      </w:r>
    </w:p>
    <w:p w:rsidR="00494A23" w:rsidRPr="00494A23" w:rsidRDefault="00494A23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494A23" w:rsidRPr="00494A23" w:rsidRDefault="00157B00" w:rsidP="00494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94A23" w:rsidRPr="00494A23">
        <w:rPr>
          <w:sz w:val="24"/>
          <w:szCs w:val="24"/>
        </w:rPr>
        <w:t>Direktorė                                                                                             Lijana Giedraitienė</w:t>
      </w:r>
    </w:p>
    <w:p w:rsidR="008F07B3" w:rsidRDefault="00157B00" w:rsidP="00494A2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4A23" w:rsidRPr="00494A23">
        <w:rPr>
          <w:rFonts w:ascii="Times New Roman" w:hAnsi="Times New Roman" w:cs="Times New Roman"/>
          <w:sz w:val="24"/>
          <w:szCs w:val="24"/>
        </w:rPr>
        <w:t>Vyr. buhalterė                                                                                      Danutė Nacionienė</w:t>
      </w:r>
    </w:p>
    <w:p w:rsidR="006A2B1E" w:rsidRDefault="008A6483" w:rsidP="00F3677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EC3">
        <w:rPr>
          <w:rFonts w:ascii="Times New Roman" w:hAnsi="Times New Roman" w:cs="Times New Roman"/>
          <w:sz w:val="24"/>
          <w:szCs w:val="24"/>
        </w:rPr>
        <w:tab/>
      </w:r>
      <w:r w:rsidR="0044462A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7C0015">
        <w:rPr>
          <w:rFonts w:ascii="Times New Roman" w:hAnsi="Times New Roman" w:cs="Times New Roman"/>
          <w:b/>
          <w:sz w:val="24"/>
          <w:szCs w:val="24"/>
        </w:rPr>
        <w:tab/>
      </w:r>
      <w:r w:rsidR="0063193B">
        <w:rPr>
          <w:rFonts w:ascii="Times New Roman" w:hAnsi="Times New Roman" w:cs="Times New Roman"/>
          <w:sz w:val="24"/>
          <w:szCs w:val="24"/>
        </w:rPr>
        <w:tab/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F463B5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824244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A34E50">
        <w:rPr>
          <w:rFonts w:ascii="Times New Roman" w:hAnsi="Times New Roman" w:cs="Times New Roman"/>
          <w:sz w:val="24"/>
          <w:szCs w:val="24"/>
        </w:rPr>
        <w:tab/>
      </w:r>
      <w:r w:rsidR="00B739D6">
        <w:rPr>
          <w:rFonts w:ascii="Times New Roman" w:hAnsi="Times New Roman" w:cs="Times New Roman"/>
          <w:b/>
          <w:sz w:val="24"/>
          <w:szCs w:val="24"/>
        </w:rPr>
        <w:tab/>
      </w:r>
      <w:r w:rsidR="006B2605">
        <w:rPr>
          <w:rFonts w:ascii="Times New Roman" w:hAnsi="Times New Roman" w:cs="Times New Roman"/>
          <w:sz w:val="24"/>
          <w:szCs w:val="24"/>
        </w:rPr>
        <w:tab/>
      </w:r>
    </w:p>
    <w:sectPr w:rsidR="006A2B1E" w:rsidSect="00CB3F0F">
      <w:headerReference w:type="even" r:id="rId9"/>
      <w:headerReference w:type="default" r:id="rId10"/>
      <w:headerReference w:type="first" r:id="rId11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020" w:rsidRDefault="007E5020">
      <w:r>
        <w:separator/>
      </w:r>
    </w:p>
  </w:endnote>
  <w:endnote w:type="continuationSeparator" w:id="0">
    <w:p w:rsidR="007E5020" w:rsidRDefault="007E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020" w:rsidRDefault="007E5020">
      <w:r>
        <w:separator/>
      </w:r>
    </w:p>
  </w:footnote>
  <w:footnote w:type="continuationSeparator" w:id="0">
    <w:p w:rsidR="007E5020" w:rsidRDefault="007E5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0A7F" w:rsidRDefault="008F0A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8F0A7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F5A53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8F0A7F" w:rsidRDefault="008F0A7F" w:rsidP="00157B0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7F" w:rsidRDefault="00B95273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jc w:val="center"/>
      <w:rPr>
        <w:b/>
      </w:rPr>
    </w:pPr>
  </w:p>
  <w:p w:rsidR="008F0A7F" w:rsidRDefault="008F0A7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8F0A7F" w:rsidRDefault="008F0A7F" w:rsidP="002C0ACE">
    <w:pPr>
      <w:jc w:val="center"/>
      <w:rPr>
        <w:b/>
        <w:sz w:val="24"/>
        <w:szCs w:val="24"/>
      </w:rPr>
    </w:pPr>
  </w:p>
  <w:p w:rsidR="009E022A" w:rsidRDefault="009E022A" w:rsidP="009E022A">
    <w:pPr>
      <w:jc w:val="center"/>
      <w:rPr>
        <w:sz w:val="20"/>
      </w:rPr>
    </w:pPr>
    <w:r w:rsidRPr="00110163">
      <w:rPr>
        <w:sz w:val="20"/>
      </w:rPr>
      <w:t xml:space="preserve">Biudžetinė įstaiga K. Kalinausko g. 17, LT-76281, Šiauliai, tel. (8 41) 52 46 12, el. p. </w:t>
    </w:r>
    <w:r>
      <w:rPr>
        <w:sz w:val="20"/>
      </w:rPr>
      <w:t>rastine@sanatorinemokykla.lt</w:t>
    </w:r>
  </w:p>
  <w:p w:rsidR="009E022A" w:rsidRPr="00110163" w:rsidRDefault="009E022A" w:rsidP="009E022A">
    <w:pPr>
      <w:jc w:val="center"/>
      <w:rPr>
        <w:sz w:val="20"/>
      </w:rPr>
    </w:pPr>
    <w:r>
      <w:rPr>
        <w:sz w:val="20"/>
      </w:rPr>
      <w:t>Duomenys kaupiami ir saugomi juridinių asmenų registre, kodas 190983964</w:t>
    </w:r>
  </w:p>
  <w:p w:rsidR="008F0A7F" w:rsidRPr="007861B6" w:rsidRDefault="008F0A7F" w:rsidP="002C0ACE">
    <w:pPr>
      <w:jc w:val="center"/>
      <w:rPr>
        <w:color w:val="000000"/>
        <w:sz w:val="14"/>
      </w:rPr>
    </w:pPr>
  </w:p>
  <w:p w:rsidR="008F0A7F" w:rsidRDefault="008F0A7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>
    <w:nsid w:val="2F370AC5"/>
    <w:multiLevelType w:val="hybridMultilevel"/>
    <w:tmpl w:val="B67091B0"/>
    <w:lvl w:ilvl="0" w:tplc="0427000F">
      <w:start w:val="1"/>
      <w:numFmt w:val="decimal"/>
      <w:lvlText w:val="%1."/>
      <w:lvlJc w:val="left"/>
      <w:pPr>
        <w:ind w:left="1967" w:hanging="360"/>
      </w:pPr>
    </w:lvl>
    <w:lvl w:ilvl="1" w:tplc="04270019" w:tentative="1">
      <w:start w:val="1"/>
      <w:numFmt w:val="lowerLetter"/>
      <w:lvlText w:val="%2."/>
      <w:lvlJc w:val="left"/>
      <w:pPr>
        <w:ind w:left="2687" w:hanging="360"/>
      </w:pPr>
    </w:lvl>
    <w:lvl w:ilvl="2" w:tplc="0427001B" w:tentative="1">
      <w:start w:val="1"/>
      <w:numFmt w:val="lowerRoman"/>
      <w:lvlText w:val="%3."/>
      <w:lvlJc w:val="right"/>
      <w:pPr>
        <w:ind w:left="3407" w:hanging="180"/>
      </w:pPr>
    </w:lvl>
    <w:lvl w:ilvl="3" w:tplc="0427000F" w:tentative="1">
      <w:start w:val="1"/>
      <w:numFmt w:val="decimal"/>
      <w:lvlText w:val="%4."/>
      <w:lvlJc w:val="left"/>
      <w:pPr>
        <w:ind w:left="4127" w:hanging="360"/>
      </w:pPr>
    </w:lvl>
    <w:lvl w:ilvl="4" w:tplc="04270019" w:tentative="1">
      <w:start w:val="1"/>
      <w:numFmt w:val="lowerLetter"/>
      <w:lvlText w:val="%5."/>
      <w:lvlJc w:val="left"/>
      <w:pPr>
        <w:ind w:left="4847" w:hanging="360"/>
      </w:pPr>
    </w:lvl>
    <w:lvl w:ilvl="5" w:tplc="0427001B" w:tentative="1">
      <w:start w:val="1"/>
      <w:numFmt w:val="lowerRoman"/>
      <w:lvlText w:val="%6."/>
      <w:lvlJc w:val="right"/>
      <w:pPr>
        <w:ind w:left="5567" w:hanging="180"/>
      </w:pPr>
    </w:lvl>
    <w:lvl w:ilvl="6" w:tplc="0427000F" w:tentative="1">
      <w:start w:val="1"/>
      <w:numFmt w:val="decimal"/>
      <w:lvlText w:val="%7."/>
      <w:lvlJc w:val="left"/>
      <w:pPr>
        <w:ind w:left="6287" w:hanging="360"/>
      </w:pPr>
    </w:lvl>
    <w:lvl w:ilvl="7" w:tplc="04270019" w:tentative="1">
      <w:start w:val="1"/>
      <w:numFmt w:val="lowerLetter"/>
      <w:lvlText w:val="%8."/>
      <w:lvlJc w:val="left"/>
      <w:pPr>
        <w:ind w:left="7007" w:hanging="360"/>
      </w:pPr>
    </w:lvl>
    <w:lvl w:ilvl="8" w:tplc="0427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5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6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7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8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9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2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3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4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7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6"/>
  </w:num>
  <w:num w:numId="14">
    <w:abstractNumId w:val="21"/>
  </w:num>
  <w:num w:numId="15">
    <w:abstractNumId w:val="18"/>
  </w:num>
  <w:num w:numId="16">
    <w:abstractNumId w:val="20"/>
  </w:num>
  <w:num w:numId="17">
    <w:abstractNumId w:val="24"/>
  </w:num>
  <w:num w:numId="18">
    <w:abstractNumId w:val="10"/>
  </w:num>
  <w:num w:numId="19">
    <w:abstractNumId w:val="15"/>
  </w:num>
  <w:num w:numId="20">
    <w:abstractNumId w:val="19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0F10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A37"/>
    <w:rsid w:val="00023B4D"/>
    <w:rsid w:val="00030C9F"/>
    <w:rsid w:val="00031D72"/>
    <w:rsid w:val="0003380E"/>
    <w:rsid w:val="000372F5"/>
    <w:rsid w:val="00042CCF"/>
    <w:rsid w:val="00042EDB"/>
    <w:rsid w:val="000434FA"/>
    <w:rsid w:val="00045343"/>
    <w:rsid w:val="00045998"/>
    <w:rsid w:val="00046B87"/>
    <w:rsid w:val="00050116"/>
    <w:rsid w:val="0005299A"/>
    <w:rsid w:val="00055E1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802F1"/>
    <w:rsid w:val="00080C05"/>
    <w:rsid w:val="00081876"/>
    <w:rsid w:val="0008219D"/>
    <w:rsid w:val="00083273"/>
    <w:rsid w:val="00083ED3"/>
    <w:rsid w:val="00084556"/>
    <w:rsid w:val="00084BFD"/>
    <w:rsid w:val="000863E7"/>
    <w:rsid w:val="0009069A"/>
    <w:rsid w:val="000912D9"/>
    <w:rsid w:val="000913F5"/>
    <w:rsid w:val="000917AE"/>
    <w:rsid w:val="000943F3"/>
    <w:rsid w:val="000968C0"/>
    <w:rsid w:val="000A0686"/>
    <w:rsid w:val="000A298B"/>
    <w:rsid w:val="000A4769"/>
    <w:rsid w:val="000A6656"/>
    <w:rsid w:val="000A7FD0"/>
    <w:rsid w:val="000B0B4B"/>
    <w:rsid w:val="000B0FB9"/>
    <w:rsid w:val="000B2E4B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7A62"/>
    <w:rsid w:val="000E0B98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100098"/>
    <w:rsid w:val="001052DC"/>
    <w:rsid w:val="00105D76"/>
    <w:rsid w:val="001069B7"/>
    <w:rsid w:val="001115E6"/>
    <w:rsid w:val="00114887"/>
    <w:rsid w:val="00115FF3"/>
    <w:rsid w:val="00126FF4"/>
    <w:rsid w:val="00132757"/>
    <w:rsid w:val="00132C8A"/>
    <w:rsid w:val="00133E4B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407"/>
    <w:rsid w:val="00151BD8"/>
    <w:rsid w:val="001525B8"/>
    <w:rsid w:val="00153630"/>
    <w:rsid w:val="00155AFA"/>
    <w:rsid w:val="00156B6D"/>
    <w:rsid w:val="00157B00"/>
    <w:rsid w:val="00157CA4"/>
    <w:rsid w:val="00160CCD"/>
    <w:rsid w:val="0016167F"/>
    <w:rsid w:val="0016506C"/>
    <w:rsid w:val="00167F80"/>
    <w:rsid w:val="0017098B"/>
    <w:rsid w:val="001721AA"/>
    <w:rsid w:val="001723D9"/>
    <w:rsid w:val="00174B4C"/>
    <w:rsid w:val="00174C44"/>
    <w:rsid w:val="0017509A"/>
    <w:rsid w:val="00175274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6E0C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31BD"/>
    <w:rsid w:val="001F51F2"/>
    <w:rsid w:val="001F5700"/>
    <w:rsid w:val="001F66A1"/>
    <w:rsid w:val="001F7D17"/>
    <w:rsid w:val="002037E8"/>
    <w:rsid w:val="00206288"/>
    <w:rsid w:val="00210A03"/>
    <w:rsid w:val="002123A4"/>
    <w:rsid w:val="00213C0F"/>
    <w:rsid w:val="00215B1D"/>
    <w:rsid w:val="0021620A"/>
    <w:rsid w:val="00217F47"/>
    <w:rsid w:val="00221CD5"/>
    <w:rsid w:val="00222FB7"/>
    <w:rsid w:val="00224B1F"/>
    <w:rsid w:val="00225D3F"/>
    <w:rsid w:val="00227F79"/>
    <w:rsid w:val="00230986"/>
    <w:rsid w:val="00230EF6"/>
    <w:rsid w:val="00231A1D"/>
    <w:rsid w:val="00231D85"/>
    <w:rsid w:val="0023288A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3A5C"/>
    <w:rsid w:val="00254650"/>
    <w:rsid w:val="00255261"/>
    <w:rsid w:val="00255D4F"/>
    <w:rsid w:val="00256A38"/>
    <w:rsid w:val="00257BEF"/>
    <w:rsid w:val="00257E91"/>
    <w:rsid w:val="00260A5A"/>
    <w:rsid w:val="00267BCA"/>
    <w:rsid w:val="00267CF4"/>
    <w:rsid w:val="00270B3C"/>
    <w:rsid w:val="00270F70"/>
    <w:rsid w:val="0027205B"/>
    <w:rsid w:val="002724F1"/>
    <w:rsid w:val="002766E8"/>
    <w:rsid w:val="00280C7B"/>
    <w:rsid w:val="00281DF6"/>
    <w:rsid w:val="00285564"/>
    <w:rsid w:val="002864A8"/>
    <w:rsid w:val="002908D3"/>
    <w:rsid w:val="00291981"/>
    <w:rsid w:val="00294095"/>
    <w:rsid w:val="00294189"/>
    <w:rsid w:val="00294E76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17B4"/>
    <w:rsid w:val="002D22B0"/>
    <w:rsid w:val="002D358E"/>
    <w:rsid w:val="002D516E"/>
    <w:rsid w:val="002D6DD8"/>
    <w:rsid w:val="002D76F7"/>
    <w:rsid w:val="002E718B"/>
    <w:rsid w:val="002F091E"/>
    <w:rsid w:val="002F53DF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27B3"/>
    <w:rsid w:val="0033540E"/>
    <w:rsid w:val="0034114E"/>
    <w:rsid w:val="003416B4"/>
    <w:rsid w:val="00342FF8"/>
    <w:rsid w:val="0034469E"/>
    <w:rsid w:val="00344770"/>
    <w:rsid w:val="003468DE"/>
    <w:rsid w:val="00346BB6"/>
    <w:rsid w:val="00346BD4"/>
    <w:rsid w:val="00346C43"/>
    <w:rsid w:val="003471D7"/>
    <w:rsid w:val="0035140D"/>
    <w:rsid w:val="00354E68"/>
    <w:rsid w:val="003557D1"/>
    <w:rsid w:val="0036028C"/>
    <w:rsid w:val="003609D5"/>
    <w:rsid w:val="00364F08"/>
    <w:rsid w:val="0037397E"/>
    <w:rsid w:val="00373C5E"/>
    <w:rsid w:val="0037416F"/>
    <w:rsid w:val="00374D59"/>
    <w:rsid w:val="00377E4A"/>
    <w:rsid w:val="00380737"/>
    <w:rsid w:val="003812F0"/>
    <w:rsid w:val="003909C0"/>
    <w:rsid w:val="003923F2"/>
    <w:rsid w:val="003928E8"/>
    <w:rsid w:val="00393689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537F"/>
    <w:rsid w:val="003F7156"/>
    <w:rsid w:val="003F7631"/>
    <w:rsid w:val="003F7AC4"/>
    <w:rsid w:val="003F7DFC"/>
    <w:rsid w:val="00400351"/>
    <w:rsid w:val="004004BD"/>
    <w:rsid w:val="0040153D"/>
    <w:rsid w:val="0040380D"/>
    <w:rsid w:val="00404385"/>
    <w:rsid w:val="004050C1"/>
    <w:rsid w:val="0040535A"/>
    <w:rsid w:val="00405AEA"/>
    <w:rsid w:val="004064A8"/>
    <w:rsid w:val="00407AC6"/>
    <w:rsid w:val="004105A5"/>
    <w:rsid w:val="004125D7"/>
    <w:rsid w:val="00413FA0"/>
    <w:rsid w:val="00414B9B"/>
    <w:rsid w:val="00415942"/>
    <w:rsid w:val="0041683A"/>
    <w:rsid w:val="0041799F"/>
    <w:rsid w:val="00417B66"/>
    <w:rsid w:val="00417BBC"/>
    <w:rsid w:val="00421023"/>
    <w:rsid w:val="004259ED"/>
    <w:rsid w:val="00425E6F"/>
    <w:rsid w:val="00425F73"/>
    <w:rsid w:val="0042629A"/>
    <w:rsid w:val="004270FB"/>
    <w:rsid w:val="00427EEA"/>
    <w:rsid w:val="00430481"/>
    <w:rsid w:val="00430E2F"/>
    <w:rsid w:val="0043166E"/>
    <w:rsid w:val="00431704"/>
    <w:rsid w:val="00431827"/>
    <w:rsid w:val="00431F04"/>
    <w:rsid w:val="00433CEA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AD7"/>
    <w:rsid w:val="00494098"/>
    <w:rsid w:val="004949C6"/>
    <w:rsid w:val="00494A23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C35"/>
    <w:rsid w:val="004D4FA8"/>
    <w:rsid w:val="004D74E0"/>
    <w:rsid w:val="004E04D8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5A7C"/>
    <w:rsid w:val="0051604F"/>
    <w:rsid w:val="005162B7"/>
    <w:rsid w:val="005164F9"/>
    <w:rsid w:val="00517E65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83B6B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F3F62"/>
    <w:rsid w:val="005F54A1"/>
    <w:rsid w:val="005F5BF4"/>
    <w:rsid w:val="005F6867"/>
    <w:rsid w:val="005F6B86"/>
    <w:rsid w:val="00602B68"/>
    <w:rsid w:val="00605159"/>
    <w:rsid w:val="00607D1D"/>
    <w:rsid w:val="00610FF4"/>
    <w:rsid w:val="00612543"/>
    <w:rsid w:val="0061255B"/>
    <w:rsid w:val="00616E32"/>
    <w:rsid w:val="00620314"/>
    <w:rsid w:val="00620AA9"/>
    <w:rsid w:val="006214B8"/>
    <w:rsid w:val="00622160"/>
    <w:rsid w:val="006228D6"/>
    <w:rsid w:val="00623C06"/>
    <w:rsid w:val="006263F2"/>
    <w:rsid w:val="00626823"/>
    <w:rsid w:val="00626CF0"/>
    <w:rsid w:val="00627B13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91118"/>
    <w:rsid w:val="00691B69"/>
    <w:rsid w:val="006A054A"/>
    <w:rsid w:val="006A05C4"/>
    <w:rsid w:val="006A154E"/>
    <w:rsid w:val="006A2B1E"/>
    <w:rsid w:val="006A647D"/>
    <w:rsid w:val="006A684F"/>
    <w:rsid w:val="006A6BC2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D1EA5"/>
    <w:rsid w:val="006D208D"/>
    <w:rsid w:val="006D2E25"/>
    <w:rsid w:val="006D4473"/>
    <w:rsid w:val="006D4A22"/>
    <w:rsid w:val="006D510A"/>
    <w:rsid w:val="006D5D96"/>
    <w:rsid w:val="006D7574"/>
    <w:rsid w:val="006D7629"/>
    <w:rsid w:val="006E0307"/>
    <w:rsid w:val="006E174E"/>
    <w:rsid w:val="006E2CED"/>
    <w:rsid w:val="006E335C"/>
    <w:rsid w:val="006E4FD8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40FC"/>
    <w:rsid w:val="006F4D0D"/>
    <w:rsid w:val="006F5A53"/>
    <w:rsid w:val="00701880"/>
    <w:rsid w:val="0070269C"/>
    <w:rsid w:val="007074CD"/>
    <w:rsid w:val="00707F17"/>
    <w:rsid w:val="00707FB1"/>
    <w:rsid w:val="00713332"/>
    <w:rsid w:val="007153BF"/>
    <w:rsid w:val="00716247"/>
    <w:rsid w:val="00724294"/>
    <w:rsid w:val="00727400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4D71"/>
    <w:rsid w:val="007559A2"/>
    <w:rsid w:val="00756CB1"/>
    <w:rsid w:val="00757875"/>
    <w:rsid w:val="0076011E"/>
    <w:rsid w:val="00761055"/>
    <w:rsid w:val="00761D4B"/>
    <w:rsid w:val="00766A0A"/>
    <w:rsid w:val="00767CB9"/>
    <w:rsid w:val="00770F09"/>
    <w:rsid w:val="00772D54"/>
    <w:rsid w:val="00775797"/>
    <w:rsid w:val="0077613C"/>
    <w:rsid w:val="00782C43"/>
    <w:rsid w:val="00784C94"/>
    <w:rsid w:val="0078510D"/>
    <w:rsid w:val="007861B6"/>
    <w:rsid w:val="007876A7"/>
    <w:rsid w:val="007918F8"/>
    <w:rsid w:val="007920B5"/>
    <w:rsid w:val="00792149"/>
    <w:rsid w:val="00793937"/>
    <w:rsid w:val="00795C4E"/>
    <w:rsid w:val="00796C33"/>
    <w:rsid w:val="007A0FBD"/>
    <w:rsid w:val="007A5726"/>
    <w:rsid w:val="007B0276"/>
    <w:rsid w:val="007B0468"/>
    <w:rsid w:val="007B1CDC"/>
    <w:rsid w:val="007B251E"/>
    <w:rsid w:val="007B4BC7"/>
    <w:rsid w:val="007B53D3"/>
    <w:rsid w:val="007B64EE"/>
    <w:rsid w:val="007B6720"/>
    <w:rsid w:val="007B6D6A"/>
    <w:rsid w:val="007B727B"/>
    <w:rsid w:val="007C0015"/>
    <w:rsid w:val="007C07E9"/>
    <w:rsid w:val="007C0C34"/>
    <w:rsid w:val="007C2F44"/>
    <w:rsid w:val="007C30A4"/>
    <w:rsid w:val="007C6275"/>
    <w:rsid w:val="007D176E"/>
    <w:rsid w:val="007D63B9"/>
    <w:rsid w:val="007D6AA4"/>
    <w:rsid w:val="007D7E5C"/>
    <w:rsid w:val="007E0DD5"/>
    <w:rsid w:val="007E3F79"/>
    <w:rsid w:val="007E5020"/>
    <w:rsid w:val="007E6EEC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3129A"/>
    <w:rsid w:val="0083356B"/>
    <w:rsid w:val="008337C2"/>
    <w:rsid w:val="00834218"/>
    <w:rsid w:val="00836B39"/>
    <w:rsid w:val="00841B3A"/>
    <w:rsid w:val="00843C71"/>
    <w:rsid w:val="008447F3"/>
    <w:rsid w:val="00844824"/>
    <w:rsid w:val="00844D6D"/>
    <w:rsid w:val="008453EA"/>
    <w:rsid w:val="008458C5"/>
    <w:rsid w:val="00846E1E"/>
    <w:rsid w:val="00847815"/>
    <w:rsid w:val="00850BBD"/>
    <w:rsid w:val="0085158B"/>
    <w:rsid w:val="0085619D"/>
    <w:rsid w:val="0085663A"/>
    <w:rsid w:val="00856700"/>
    <w:rsid w:val="008615E0"/>
    <w:rsid w:val="00863075"/>
    <w:rsid w:val="00863476"/>
    <w:rsid w:val="00863BAC"/>
    <w:rsid w:val="008645B7"/>
    <w:rsid w:val="008647B9"/>
    <w:rsid w:val="00865CFB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4C60"/>
    <w:rsid w:val="008A5B33"/>
    <w:rsid w:val="008A6483"/>
    <w:rsid w:val="008A7BDC"/>
    <w:rsid w:val="008B1C87"/>
    <w:rsid w:val="008B2202"/>
    <w:rsid w:val="008B2E14"/>
    <w:rsid w:val="008B76B5"/>
    <w:rsid w:val="008C10DB"/>
    <w:rsid w:val="008C1692"/>
    <w:rsid w:val="008C5558"/>
    <w:rsid w:val="008C5D64"/>
    <w:rsid w:val="008C60C7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23200"/>
    <w:rsid w:val="0092321C"/>
    <w:rsid w:val="00924567"/>
    <w:rsid w:val="00926A58"/>
    <w:rsid w:val="00930CCB"/>
    <w:rsid w:val="0093293C"/>
    <w:rsid w:val="009368D7"/>
    <w:rsid w:val="009378E6"/>
    <w:rsid w:val="00941F69"/>
    <w:rsid w:val="00942994"/>
    <w:rsid w:val="009431C5"/>
    <w:rsid w:val="0094351E"/>
    <w:rsid w:val="00947671"/>
    <w:rsid w:val="009478A8"/>
    <w:rsid w:val="009535E0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4145"/>
    <w:rsid w:val="00994D6A"/>
    <w:rsid w:val="00995361"/>
    <w:rsid w:val="0099744C"/>
    <w:rsid w:val="009A014A"/>
    <w:rsid w:val="009A03C5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7260"/>
    <w:rsid w:val="009C7889"/>
    <w:rsid w:val="009C7ECE"/>
    <w:rsid w:val="009C7F94"/>
    <w:rsid w:val="009D0369"/>
    <w:rsid w:val="009D096C"/>
    <w:rsid w:val="009D16B3"/>
    <w:rsid w:val="009D55EF"/>
    <w:rsid w:val="009D7A34"/>
    <w:rsid w:val="009E022A"/>
    <w:rsid w:val="009E080A"/>
    <w:rsid w:val="009E1B9D"/>
    <w:rsid w:val="009E3BD7"/>
    <w:rsid w:val="009F0AD0"/>
    <w:rsid w:val="009F20DA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351A"/>
    <w:rsid w:val="00A53631"/>
    <w:rsid w:val="00A53979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325C"/>
    <w:rsid w:val="00A7346A"/>
    <w:rsid w:val="00A751C7"/>
    <w:rsid w:val="00A81693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EE4"/>
    <w:rsid w:val="00AA1FC6"/>
    <w:rsid w:val="00AA2006"/>
    <w:rsid w:val="00AA420D"/>
    <w:rsid w:val="00AA459F"/>
    <w:rsid w:val="00AA53A8"/>
    <w:rsid w:val="00AA5679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C6585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6955"/>
    <w:rsid w:val="00AF5A70"/>
    <w:rsid w:val="00AF6217"/>
    <w:rsid w:val="00AF7E85"/>
    <w:rsid w:val="00B00DAA"/>
    <w:rsid w:val="00B0128E"/>
    <w:rsid w:val="00B035EA"/>
    <w:rsid w:val="00B05AC0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C99"/>
    <w:rsid w:val="00B233A4"/>
    <w:rsid w:val="00B23B28"/>
    <w:rsid w:val="00B2454B"/>
    <w:rsid w:val="00B26812"/>
    <w:rsid w:val="00B30310"/>
    <w:rsid w:val="00B31ACF"/>
    <w:rsid w:val="00B34968"/>
    <w:rsid w:val="00B35530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936"/>
    <w:rsid w:val="00B532FC"/>
    <w:rsid w:val="00B53F21"/>
    <w:rsid w:val="00B5408A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7F4"/>
    <w:rsid w:val="00B91EFD"/>
    <w:rsid w:val="00B95273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B53F6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1C86"/>
    <w:rsid w:val="00BE3BDE"/>
    <w:rsid w:val="00BE6EF8"/>
    <w:rsid w:val="00BF031B"/>
    <w:rsid w:val="00BF2BCE"/>
    <w:rsid w:val="00BF33C6"/>
    <w:rsid w:val="00BF3CFD"/>
    <w:rsid w:val="00BF3F4F"/>
    <w:rsid w:val="00BF4BC1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364E"/>
    <w:rsid w:val="00C24BB9"/>
    <w:rsid w:val="00C26AAA"/>
    <w:rsid w:val="00C27B85"/>
    <w:rsid w:val="00C312C5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84"/>
    <w:rsid w:val="00C46260"/>
    <w:rsid w:val="00C47597"/>
    <w:rsid w:val="00C51089"/>
    <w:rsid w:val="00C52A55"/>
    <w:rsid w:val="00C53539"/>
    <w:rsid w:val="00C53892"/>
    <w:rsid w:val="00C55D8F"/>
    <w:rsid w:val="00C632CC"/>
    <w:rsid w:val="00C65949"/>
    <w:rsid w:val="00C659DC"/>
    <w:rsid w:val="00C6758F"/>
    <w:rsid w:val="00C675CB"/>
    <w:rsid w:val="00C70193"/>
    <w:rsid w:val="00C70D33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3045"/>
    <w:rsid w:val="00C943BA"/>
    <w:rsid w:val="00C94AF6"/>
    <w:rsid w:val="00C95A88"/>
    <w:rsid w:val="00C9642D"/>
    <w:rsid w:val="00CA1492"/>
    <w:rsid w:val="00CA27EF"/>
    <w:rsid w:val="00CA34F5"/>
    <w:rsid w:val="00CA40B0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C209B"/>
    <w:rsid w:val="00CC4B20"/>
    <w:rsid w:val="00CC4BA8"/>
    <w:rsid w:val="00CC4FFE"/>
    <w:rsid w:val="00CC6AF9"/>
    <w:rsid w:val="00CC7F74"/>
    <w:rsid w:val="00CD0A6B"/>
    <w:rsid w:val="00CD2A3C"/>
    <w:rsid w:val="00CD5255"/>
    <w:rsid w:val="00CD5E87"/>
    <w:rsid w:val="00CD6687"/>
    <w:rsid w:val="00CE3991"/>
    <w:rsid w:val="00CE5B75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1EC4"/>
    <w:rsid w:val="00D125D6"/>
    <w:rsid w:val="00D127EA"/>
    <w:rsid w:val="00D12BC4"/>
    <w:rsid w:val="00D14560"/>
    <w:rsid w:val="00D165DC"/>
    <w:rsid w:val="00D172D4"/>
    <w:rsid w:val="00D2056C"/>
    <w:rsid w:val="00D21607"/>
    <w:rsid w:val="00D2278E"/>
    <w:rsid w:val="00D23460"/>
    <w:rsid w:val="00D23EE4"/>
    <w:rsid w:val="00D25ED0"/>
    <w:rsid w:val="00D26008"/>
    <w:rsid w:val="00D27969"/>
    <w:rsid w:val="00D27D1D"/>
    <w:rsid w:val="00D30957"/>
    <w:rsid w:val="00D34002"/>
    <w:rsid w:val="00D36033"/>
    <w:rsid w:val="00D37102"/>
    <w:rsid w:val="00D37749"/>
    <w:rsid w:val="00D40171"/>
    <w:rsid w:val="00D4171C"/>
    <w:rsid w:val="00D422B0"/>
    <w:rsid w:val="00D4307F"/>
    <w:rsid w:val="00D45547"/>
    <w:rsid w:val="00D45F4E"/>
    <w:rsid w:val="00D471C9"/>
    <w:rsid w:val="00D533C8"/>
    <w:rsid w:val="00D56740"/>
    <w:rsid w:val="00D609AF"/>
    <w:rsid w:val="00D624E4"/>
    <w:rsid w:val="00D62E35"/>
    <w:rsid w:val="00D63B0B"/>
    <w:rsid w:val="00D65088"/>
    <w:rsid w:val="00D70DE4"/>
    <w:rsid w:val="00D71619"/>
    <w:rsid w:val="00D71A12"/>
    <w:rsid w:val="00D80261"/>
    <w:rsid w:val="00D813AD"/>
    <w:rsid w:val="00D82770"/>
    <w:rsid w:val="00D82827"/>
    <w:rsid w:val="00D870CA"/>
    <w:rsid w:val="00D949D3"/>
    <w:rsid w:val="00D96748"/>
    <w:rsid w:val="00D977D9"/>
    <w:rsid w:val="00DA05E4"/>
    <w:rsid w:val="00DA10E6"/>
    <w:rsid w:val="00DA2D9B"/>
    <w:rsid w:val="00DA30CF"/>
    <w:rsid w:val="00DA485C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B9"/>
    <w:rsid w:val="00DF2CEF"/>
    <w:rsid w:val="00DF3F7B"/>
    <w:rsid w:val="00DF4E8E"/>
    <w:rsid w:val="00DF6003"/>
    <w:rsid w:val="00DF637C"/>
    <w:rsid w:val="00E006F1"/>
    <w:rsid w:val="00E00861"/>
    <w:rsid w:val="00E029EB"/>
    <w:rsid w:val="00E02E64"/>
    <w:rsid w:val="00E04823"/>
    <w:rsid w:val="00E05BE9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A19"/>
    <w:rsid w:val="00E23819"/>
    <w:rsid w:val="00E23908"/>
    <w:rsid w:val="00E25355"/>
    <w:rsid w:val="00E2590F"/>
    <w:rsid w:val="00E260F7"/>
    <w:rsid w:val="00E2693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3F6C"/>
    <w:rsid w:val="00E65363"/>
    <w:rsid w:val="00E658EC"/>
    <w:rsid w:val="00E65D4E"/>
    <w:rsid w:val="00E67333"/>
    <w:rsid w:val="00E74D55"/>
    <w:rsid w:val="00E77A99"/>
    <w:rsid w:val="00E77EF1"/>
    <w:rsid w:val="00E80E91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819"/>
    <w:rsid w:val="00EA60C8"/>
    <w:rsid w:val="00EB01E8"/>
    <w:rsid w:val="00EB08CC"/>
    <w:rsid w:val="00EB0A14"/>
    <w:rsid w:val="00EB1081"/>
    <w:rsid w:val="00EB1A19"/>
    <w:rsid w:val="00EB2E95"/>
    <w:rsid w:val="00EB405D"/>
    <w:rsid w:val="00EB6914"/>
    <w:rsid w:val="00EC0885"/>
    <w:rsid w:val="00EC0951"/>
    <w:rsid w:val="00EC0CA7"/>
    <w:rsid w:val="00EC3598"/>
    <w:rsid w:val="00EC7390"/>
    <w:rsid w:val="00ED12BF"/>
    <w:rsid w:val="00ED1818"/>
    <w:rsid w:val="00ED1B79"/>
    <w:rsid w:val="00ED2331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2ABD"/>
    <w:rsid w:val="00EF4181"/>
    <w:rsid w:val="00EF43A4"/>
    <w:rsid w:val="00EF72C9"/>
    <w:rsid w:val="00F0268D"/>
    <w:rsid w:val="00F03539"/>
    <w:rsid w:val="00F03EA0"/>
    <w:rsid w:val="00F04A1D"/>
    <w:rsid w:val="00F04C8F"/>
    <w:rsid w:val="00F059A5"/>
    <w:rsid w:val="00F06F65"/>
    <w:rsid w:val="00F07A3B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3034D"/>
    <w:rsid w:val="00F3147A"/>
    <w:rsid w:val="00F31698"/>
    <w:rsid w:val="00F32701"/>
    <w:rsid w:val="00F347A6"/>
    <w:rsid w:val="00F35478"/>
    <w:rsid w:val="00F35AA1"/>
    <w:rsid w:val="00F3621F"/>
    <w:rsid w:val="00F36777"/>
    <w:rsid w:val="00F4005C"/>
    <w:rsid w:val="00F41FBA"/>
    <w:rsid w:val="00F4206C"/>
    <w:rsid w:val="00F43DBE"/>
    <w:rsid w:val="00F463B5"/>
    <w:rsid w:val="00F47D84"/>
    <w:rsid w:val="00F5265C"/>
    <w:rsid w:val="00F533A5"/>
    <w:rsid w:val="00F544FF"/>
    <w:rsid w:val="00F547CF"/>
    <w:rsid w:val="00F551B4"/>
    <w:rsid w:val="00F60530"/>
    <w:rsid w:val="00F60643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682"/>
    <w:rsid w:val="00F96664"/>
    <w:rsid w:val="00FA00A3"/>
    <w:rsid w:val="00FA2F02"/>
    <w:rsid w:val="00FA5D8E"/>
    <w:rsid w:val="00FA6B30"/>
    <w:rsid w:val="00FB095C"/>
    <w:rsid w:val="00FB160B"/>
    <w:rsid w:val="00FB4221"/>
    <w:rsid w:val="00FB4631"/>
    <w:rsid w:val="00FB59DC"/>
    <w:rsid w:val="00FB6892"/>
    <w:rsid w:val="00FB6CA7"/>
    <w:rsid w:val="00FB77B1"/>
    <w:rsid w:val="00FC304C"/>
    <w:rsid w:val="00FC3759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357C"/>
    <w:rsid w:val="00FD5E19"/>
    <w:rsid w:val="00FD709E"/>
    <w:rsid w:val="00FD72F7"/>
    <w:rsid w:val="00FD74A2"/>
    <w:rsid w:val="00FD7569"/>
    <w:rsid w:val="00FE04A1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5A31"/>
    <w:rsid w:val="00FF5AC8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964BE-8E59-4817-8CBC-31C7D7B0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56</TotalTime>
  <Pages>4</Pages>
  <Words>4026</Words>
  <Characters>2295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6309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9</cp:revision>
  <cp:lastPrinted>2017-07-13T08:00:00Z</cp:lastPrinted>
  <dcterms:created xsi:type="dcterms:W3CDTF">2017-07-04T11:25:00Z</dcterms:created>
  <dcterms:modified xsi:type="dcterms:W3CDTF">2017-07-14T08:22:00Z</dcterms:modified>
</cp:coreProperties>
</file>